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356143AC" w:rsidR="00B52F7C" w:rsidRDefault="005E37E0">
      <w:pPr>
        <w:pStyle w:val="CRCoverPage"/>
        <w:tabs>
          <w:tab w:val="right" w:pos="9639"/>
        </w:tabs>
        <w:spacing w:after="0"/>
        <w:rPr>
          <w:b/>
          <w:sz w:val="24"/>
          <w:lang w:val="en-US" w:eastAsia="zh-CN"/>
        </w:rPr>
      </w:pPr>
      <w:r w:rsidRPr="00CD427B">
        <w:rPr>
          <w:b/>
          <w:sz w:val="24"/>
        </w:rPr>
        <w:t>3GPP TSG RAN Meeting #94e</w:t>
      </w:r>
      <w:r w:rsidRPr="00CD427B">
        <w:rPr>
          <w:b/>
          <w:sz w:val="24"/>
        </w:rPr>
        <w:tab/>
      </w:r>
      <w:r w:rsidR="00F43F54" w:rsidRPr="00F43F54">
        <w:rPr>
          <w:b/>
          <w:sz w:val="24"/>
        </w:rPr>
        <w:t>RP-213677</w:t>
      </w:r>
    </w:p>
    <w:p w14:paraId="5841FE8A" w14:textId="285B899D" w:rsidR="00B52F7C" w:rsidRPr="001F6C65" w:rsidRDefault="005E37E0">
      <w:pPr>
        <w:pStyle w:val="CRCoverPage"/>
        <w:tabs>
          <w:tab w:val="right" w:pos="9639"/>
        </w:tabs>
        <w:spacing w:after="0"/>
        <w:rPr>
          <w:rFonts w:eastAsia="Batang" w:cs="Arial"/>
          <w:bCs/>
          <w:sz w:val="8"/>
          <w:szCs w:val="8"/>
          <w:lang w:eastAsia="zh-CN"/>
        </w:rPr>
      </w:pPr>
      <w:r>
        <w:rPr>
          <w:b/>
          <w:sz w:val="24"/>
        </w:rPr>
        <w:t>Electronic Meeting, Dec. 6 - 17, 2021</w:t>
      </w:r>
      <w:r>
        <w:rPr>
          <w:b/>
          <w:sz w:val="24"/>
        </w:rPr>
        <w:tab/>
      </w:r>
      <w:r w:rsidR="001F6C65" w:rsidRPr="001F6C65">
        <w:rPr>
          <w:bCs/>
          <w:sz w:val="16"/>
          <w:szCs w:val="10"/>
        </w:rPr>
        <w:t>(revision of RP-21</w:t>
      </w:r>
      <w:r w:rsidR="00F43F54">
        <w:rPr>
          <w:bCs/>
          <w:sz w:val="16"/>
          <w:szCs w:val="10"/>
        </w:rPr>
        <w:t>3572</w:t>
      </w:r>
      <w:r w:rsidR="001F6C65" w:rsidRPr="001F6C65">
        <w:rPr>
          <w:bCs/>
          <w:sz w:val="16"/>
          <w:szCs w:val="10"/>
        </w:rPr>
        <w:t>)</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79EEDE55"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r>
        <w:rPr>
          <w:rFonts w:ascii="Arial" w:eastAsia="Batang" w:hAnsi="Arial" w:hint="eastAsia"/>
          <w:b/>
          <w:lang w:val="en-US" w:eastAsia="zh-CN"/>
        </w:rPr>
        <w:t xml:space="preserve"> </w:t>
      </w:r>
      <w:r w:rsidR="00B44E71">
        <w:rPr>
          <w:rFonts w:ascii="Arial" w:eastAsia="Batang" w:hAnsi="Arial"/>
          <w:b/>
          <w:lang w:val="en-US" w:eastAsia="zh-CN"/>
        </w:rPr>
        <w:t>(Moderator)</w:t>
      </w:r>
    </w:p>
    <w:p w14:paraId="7BA46505" w14:textId="23CD7EDB"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t xml:space="preserve">New </w:t>
      </w:r>
      <w:r w:rsidR="00C22F77">
        <w:rPr>
          <w:rFonts w:ascii="Arial" w:eastAsia="Batang" w:hAnsi="Arial" w:cs="Arial"/>
          <w:b/>
          <w:lang w:eastAsia="zh-CN"/>
        </w:rPr>
        <w:t>S</w:t>
      </w:r>
      <w:r>
        <w:rPr>
          <w:rFonts w:ascii="Arial" w:eastAsia="Batang" w:hAnsi="Arial" w:cs="Arial"/>
          <w:b/>
          <w:lang w:eastAsia="zh-CN"/>
        </w:rPr>
        <w:t>I</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r w:rsidR="008A6D72">
        <w:rPr>
          <w:rFonts w:ascii="Arial" w:hAnsi="Arial"/>
          <w:b/>
          <w:lang w:val="en-US" w:eastAsia="zh-CN"/>
        </w:rPr>
        <w:t>-CP</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180AD3B"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B44E71">
        <w:rPr>
          <w:rFonts w:ascii="Arial" w:hAnsi="Arial"/>
          <w:b/>
          <w:lang w:eastAsia="zh-CN"/>
        </w:rPr>
        <w:t>8.6.3</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r w:rsidR="00CD51D0">
        <w:rPr>
          <w:b/>
          <w:lang w:val="en-US"/>
        </w:rPr>
        <w:t>-CP</w:t>
      </w:r>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r w:rsidR="00CD51D0">
        <w:rPr>
          <w:rFonts w:cs="Arial"/>
        </w:rPr>
        <w:t>_CU_CP</w:t>
      </w:r>
      <w:r w:rsidR="00C76B14" w:rsidRPr="00C76B14">
        <w:rPr>
          <w:rFonts w:cs="Arial"/>
        </w:rPr>
        <w:t>_</w:t>
      </w:r>
      <w:r w:rsidR="003B66D1">
        <w:rPr>
          <w:rFonts w:cs="Arial"/>
        </w:rPr>
        <w:t>r</w:t>
      </w:r>
      <w:r w:rsidR="00C76B14" w:rsidRPr="00C76B14">
        <w:rPr>
          <w:rFonts w:cs="Arial"/>
        </w:rPr>
        <w:t>esiliency</w:t>
      </w:r>
      <w:proofErr w:type="spellEnd"/>
    </w:p>
    <w:p w14:paraId="2EA645E5" w14:textId="77777777" w:rsidR="00B52F7C" w:rsidRDefault="005E37E0">
      <w:pPr>
        <w:pStyle w:val="2"/>
        <w:rPr>
          <w:lang w:eastAsia="zh-CN"/>
        </w:rPr>
      </w:pPr>
      <w:r>
        <w:t xml:space="preserve">Unique identifier: </w:t>
      </w:r>
      <w:proofErr w:type="spellStart"/>
      <w:r>
        <w:t>xxxx</w:t>
      </w:r>
      <w:proofErr w:type="spellEnd"/>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00057EBD" w:rsidR="00B52F7C" w:rsidRDefault="00B52F7C">
            <w:pPr>
              <w:pStyle w:val="TAC"/>
            </w:pP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r>
              <w:rPr>
                <w:lang w:eastAsia="zh-CN"/>
              </w:rPr>
              <w:t>X</w:t>
            </w: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2549368E"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w:t>
      </w:r>
      <w:r w:rsidR="00D76528">
        <w:t xml:space="preserve">and identify </w:t>
      </w:r>
      <w:r w:rsidR="00C51AD1">
        <w:t xml:space="preserve">failure scenarios associated with </w:t>
      </w:r>
      <w:r w:rsidR="001C761A">
        <w:t xml:space="preserve">the </w:t>
      </w:r>
      <w:r w:rsidR="00C51AD1">
        <w:t>gNB-CU-CP</w:t>
      </w:r>
      <w:r w:rsidR="00D76528">
        <w:t>,</w:t>
      </w:r>
      <w:r w:rsidR="00544456">
        <w:t xml:space="preserve"> based on the current architecture for the NG-RAN</w:t>
      </w:r>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r>
              <w:rPr>
                <w:sz w:val="16"/>
                <w:szCs w:val="16"/>
              </w:rPr>
              <w:t>38.xxx</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440FCB6E" w:rsidR="00B52F7C" w:rsidRPr="00A36BA6" w:rsidRDefault="00141EE1">
      <w:pPr>
        <w:spacing w:after="0"/>
        <w:ind w:left="1134" w:right="-99"/>
        <w:rPr>
          <w:color w:val="000000"/>
          <w:lang w:eastAsia="zh-CN"/>
        </w:rPr>
      </w:pPr>
      <w:r w:rsidRPr="00A36BA6">
        <w:rPr>
          <w:color w:val="000000"/>
          <w:lang w:eastAsia="zh-CN"/>
        </w:rPr>
        <w:t>Masato Taniguchi</w:t>
      </w:r>
      <w:r>
        <w:rPr>
          <w:color w:val="000000"/>
          <w:lang w:eastAsia="zh-CN"/>
        </w:rPr>
        <w:t xml:space="preserve">, </w:t>
      </w:r>
      <w:r w:rsidRPr="00A36BA6">
        <w:rPr>
          <w:color w:val="000000"/>
          <w:lang w:eastAsia="zh-CN"/>
        </w:rPr>
        <w:t>NTT Docomo</w:t>
      </w:r>
      <w:r>
        <w:rPr>
          <w:color w:val="000000"/>
          <w:lang w:eastAsia="zh-CN"/>
        </w:rPr>
        <w:t xml:space="preserve"> (masato.taniguchi.mf@nttdocomo.com)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00421" w14:textId="77777777" w:rsidR="00E8582B" w:rsidRDefault="00E8582B" w:rsidP="00B44E71">
      <w:pPr>
        <w:spacing w:after="0" w:line="240" w:lineRule="auto"/>
      </w:pPr>
      <w:r>
        <w:separator/>
      </w:r>
    </w:p>
  </w:endnote>
  <w:endnote w:type="continuationSeparator" w:id="0">
    <w:p w14:paraId="5B106D45" w14:textId="77777777" w:rsidR="00E8582B" w:rsidRDefault="00E8582B"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5875" w14:textId="77777777" w:rsidR="00E8582B" w:rsidRDefault="00E8582B" w:rsidP="00B44E71">
      <w:pPr>
        <w:spacing w:after="0" w:line="240" w:lineRule="auto"/>
      </w:pPr>
      <w:r>
        <w:separator/>
      </w:r>
    </w:p>
  </w:footnote>
  <w:footnote w:type="continuationSeparator" w:id="0">
    <w:p w14:paraId="278D6F30" w14:textId="77777777" w:rsidR="00E8582B" w:rsidRDefault="00E8582B"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07BF"/>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536"/>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1EB4"/>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6F6EDB"/>
    <w:rsid w:val="00706934"/>
    <w:rsid w:val="007070B3"/>
    <w:rsid w:val="00707132"/>
    <w:rsid w:val="00707673"/>
    <w:rsid w:val="00710BA0"/>
    <w:rsid w:val="00713A37"/>
    <w:rsid w:val="0071450B"/>
    <w:rsid w:val="007162BE"/>
    <w:rsid w:val="00716547"/>
    <w:rsid w:val="007206CA"/>
    <w:rsid w:val="00722267"/>
    <w:rsid w:val="00725A3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6D72"/>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759"/>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A6D9D"/>
    <w:rsid w:val="00CB0F8E"/>
    <w:rsid w:val="00CB4236"/>
    <w:rsid w:val="00CB7118"/>
    <w:rsid w:val="00CC0A52"/>
    <w:rsid w:val="00CC2E38"/>
    <w:rsid w:val="00CC3BC1"/>
    <w:rsid w:val="00CC72A4"/>
    <w:rsid w:val="00CC79AE"/>
    <w:rsid w:val="00CD001A"/>
    <w:rsid w:val="00CD0B56"/>
    <w:rsid w:val="00CD3094"/>
    <w:rsid w:val="00CD3153"/>
    <w:rsid w:val="00CD427B"/>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6528"/>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582B"/>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3F54"/>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4</Pages>
  <Words>820</Words>
  <Characters>4679</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
  <cp:keywords>WID template</cp:keywords>
  <cp:lastModifiedBy>RP-213677</cp:lastModifiedBy>
  <cp:revision>45</cp:revision>
  <cp:lastPrinted>2000-03-01T00:31:00Z</cp:lastPrinted>
  <dcterms:created xsi:type="dcterms:W3CDTF">2021-12-09T06:39:00Z</dcterms:created>
  <dcterms:modified xsi:type="dcterms:W3CDTF">2021-12-16T12:55:00Z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